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KELLYNGWORTH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Castle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25-368)</w:t>
      </w: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94B39" w:rsidRDefault="00494B39" w:rsidP="00494B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  <w:bookmarkStart w:id="0" w:name="_GoBack"/>
      <w:bookmarkEnd w:id="0"/>
    </w:p>
    <w:sectPr w:rsidR="00DD5B8A" w:rsidRPr="00494B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B39" w:rsidRDefault="00494B39" w:rsidP="00564E3C">
      <w:pPr>
        <w:spacing w:after="0" w:line="240" w:lineRule="auto"/>
      </w:pPr>
      <w:r>
        <w:separator/>
      </w:r>
    </w:p>
  </w:endnote>
  <w:endnote w:type="continuationSeparator" w:id="0">
    <w:p w:rsidR="00494B39" w:rsidRDefault="00494B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94B39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B39" w:rsidRDefault="00494B39" w:rsidP="00564E3C">
      <w:pPr>
        <w:spacing w:after="0" w:line="240" w:lineRule="auto"/>
      </w:pPr>
      <w:r>
        <w:separator/>
      </w:r>
    </w:p>
  </w:footnote>
  <w:footnote w:type="continuationSeparator" w:id="0">
    <w:p w:rsidR="00494B39" w:rsidRDefault="00494B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B39"/>
    <w:rsid w:val="00372DC6"/>
    <w:rsid w:val="00494B3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62519"/>
  <w15:chartTrackingRefBased/>
  <w15:docId w15:val="{866D1971-0373-4AFE-8951-0E4533CC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2015-12-15T22:05:00Z</dcterms:created>
  <dcterms:modified xsi:type="dcterms:W3CDTF">2015-12-15T22:06:00Z</dcterms:modified>
</cp:coreProperties>
</file>